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0FC" w:rsidRPr="00174778" w:rsidRDefault="001340FC" w:rsidP="001340FC">
      <w:pPr>
        <w:jc w:val="right"/>
        <w:rPr>
          <w:noProof/>
        </w:rPr>
      </w:pPr>
      <w:r>
        <w:rPr>
          <w:noProof/>
        </w:rPr>
        <w:t>П</w:t>
      </w:r>
      <w:r w:rsidRPr="00174778">
        <w:rPr>
          <w:noProof/>
        </w:rPr>
        <w:t xml:space="preserve">риложение </w:t>
      </w:r>
      <w:r>
        <w:rPr>
          <w:noProof/>
        </w:rPr>
        <w:t xml:space="preserve">№ </w:t>
      </w:r>
      <w:r w:rsidRPr="00174778">
        <w:rPr>
          <w:noProof/>
        </w:rPr>
        <w:t>2</w:t>
      </w:r>
    </w:p>
    <w:p w:rsidR="001340FC" w:rsidRDefault="001340FC" w:rsidP="001340FC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1340FC" w:rsidRDefault="001340FC" w:rsidP="001340FC">
      <w:pPr>
        <w:jc w:val="center"/>
        <w:rPr>
          <w:noProof/>
          <w:sz w:val="24"/>
        </w:rPr>
      </w:pPr>
      <w:r>
        <w:rPr>
          <w:noProof/>
          <w:sz w:val="24"/>
        </w:rPr>
        <w:t>входящей корреспонденции по тематике обращений граждан</w:t>
      </w:r>
    </w:p>
    <w:p w:rsidR="001340FC" w:rsidRDefault="001340FC" w:rsidP="001340FC">
      <w:pPr>
        <w:jc w:val="center"/>
        <w:rPr>
          <w:noProof/>
          <w:sz w:val="24"/>
        </w:rPr>
      </w:pPr>
      <w:r>
        <w:rPr>
          <w:noProof/>
          <w:sz w:val="24"/>
        </w:rPr>
        <w:t>в Управлении Федеральной налоговой службы по Красноярскому краю,</w:t>
      </w:r>
    </w:p>
    <w:p w:rsidR="001340FC" w:rsidRDefault="001340FC" w:rsidP="001340FC">
      <w:pPr>
        <w:jc w:val="center"/>
        <w:rPr>
          <w:noProof/>
          <w:sz w:val="24"/>
        </w:rPr>
      </w:pPr>
      <w:r>
        <w:rPr>
          <w:noProof/>
          <w:sz w:val="24"/>
        </w:rPr>
        <w:t>поступившей в базу данных «Канцелярия ЗГ»</w:t>
      </w:r>
    </w:p>
    <w:p w:rsidR="000C7591" w:rsidRDefault="00153E43">
      <w:pP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 xml:space="preserve">c 01.01.2024 </w:t>
      </w:r>
      <w:r>
        <w:rPr>
          <w:noProof/>
          <w:sz w:val="24"/>
        </w:rPr>
        <w:t>по</w:t>
      </w:r>
      <w:r>
        <w:rPr>
          <w:noProof/>
          <w:sz w:val="24"/>
          <w:lang w:val="en-US"/>
        </w:rPr>
        <w:t xml:space="preserve"> 31.12.2024</w:t>
      </w:r>
    </w:p>
    <w:p w:rsidR="000C7591" w:rsidRDefault="000C7591">
      <w:pPr>
        <w:jc w:val="center"/>
        <w:rPr>
          <w:noProof/>
          <w:sz w:val="18"/>
          <w:lang w:val="en-US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0C7591">
        <w:trPr>
          <w:cantSplit/>
          <w:trHeight w:val="207"/>
        </w:trPr>
        <w:tc>
          <w:tcPr>
            <w:tcW w:w="7513" w:type="dxa"/>
            <w:vMerge w:val="restart"/>
          </w:tcPr>
          <w:p w:rsidR="000C7591" w:rsidRDefault="000C7591">
            <w:pPr>
              <w:jc w:val="center"/>
              <w:rPr>
                <w:noProof/>
                <w:sz w:val="18"/>
                <w:lang w:val="en-US"/>
              </w:rPr>
            </w:pPr>
          </w:p>
          <w:p w:rsidR="000C7591" w:rsidRDefault="00153E4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0C7591" w:rsidRDefault="00153E4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0C7591">
        <w:trPr>
          <w:cantSplit/>
          <w:trHeight w:val="437"/>
        </w:trPr>
        <w:tc>
          <w:tcPr>
            <w:tcW w:w="7513" w:type="dxa"/>
            <w:vMerge/>
          </w:tcPr>
          <w:p w:rsidR="000C7591" w:rsidRDefault="000C759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0C7591" w:rsidRDefault="000C7591">
            <w:pPr>
              <w:jc w:val="center"/>
              <w:rPr>
                <w:noProof/>
                <w:sz w:val="18"/>
              </w:rPr>
            </w:pPr>
          </w:p>
        </w:tc>
      </w:tr>
      <w:tr w:rsidR="000C7591">
        <w:trPr>
          <w:cantSplit/>
        </w:trPr>
        <w:tc>
          <w:tcPr>
            <w:tcW w:w="7513" w:type="dxa"/>
          </w:tcPr>
          <w:p w:rsidR="000C7591" w:rsidRDefault="00153E4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0C7591" w:rsidRDefault="00153E4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C7591">
        <w:trPr>
          <w:cantSplit/>
        </w:trPr>
        <w:tc>
          <w:tcPr>
            <w:tcW w:w="7513" w:type="dxa"/>
          </w:tcPr>
          <w:p w:rsidR="000C7591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0001.0002.0024.0066 Нормативное правовое регулирование государственной службы Российской Федерации</w:t>
            </w:r>
          </w:p>
        </w:tc>
        <w:tc>
          <w:tcPr>
            <w:tcW w:w="2268" w:type="dxa"/>
          </w:tcPr>
          <w:p w:rsidR="000C7591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 Прохождение государственной службы Российской Федерации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0001.0002.0024.0082 Урегулирование конфликта интересов на гражданской службе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0001.0002.0027.0124 Действие (бездействие) при рассмотрении обращения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0001.0002.0027.0128 Некорректные обращения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0001.0002.0027.0130 Переписка прекращена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406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0001.0002.0027.0135 Предоставление ответа, размещенного на официальном сайте в сети «Интернет»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0001.0003.0031.0203 Регистрация, перерегистрация юридических лиц всех форм собственности и видов деятельности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0002.0006.0065.0263 Трудовые конфликты. Разрешение трудовых споров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0002.0007.0071.0282 Назначение пенсии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0002.0007.0071.0283 Перерасчет размеров пенсий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0003.0008.0086.0537 Государственная политика в налоговой сфере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137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0003.0008.0086.0550 Налогообложение алкогольной продукции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775</w:t>
            </w: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</w:p>
        </w:tc>
      </w:tr>
      <w:tr w:rsidR="00153E43">
        <w:trPr>
          <w:cantSplit/>
        </w:trPr>
        <w:tc>
          <w:tcPr>
            <w:tcW w:w="7513" w:type="dxa"/>
          </w:tcPr>
          <w:p w:rsidR="00153E43" w:rsidRDefault="00153E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153E43" w:rsidRDefault="00153E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2577</w:t>
            </w:r>
          </w:p>
        </w:tc>
      </w:tr>
    </w:tbl>
    <w:p w:rsidR="000C7591" w:rsidRDefault="000C7591">
      <w:pPr>
        <w:rPr>
          <w:noProof/>
        </w:rPr>
      </w:pPr>
    </w:p>
    <w:p w:rsidR="000C7591" w:rsidRDefault="000C7591">
      <w:pPr>
        <w:rPr>
          <w:noProof/>
        </w:rPr>
      </w:pPr>
    </w:p>
    <w:p w:rsidR="000C7591" w:rsidRDefault="000C7591">
      <w:pPr>
        <w:rPr>
          <w:noProof/>
        </w:rPr>
      </w:pPr>
      <w:bookmarkStart w:id="0" w:name="_GoBack"/>
      <w:bookmarkEnd w:id="0"/>
    </w:p>
    <w:p w:rsidR="00153E43" w:rsidRDefault="001340FC" w:rsidP="001340FC">
      <w:pPr>
        <w:rPr>
          <w:noProof/>
        </w:rPr>
      </w:pPr>
      <w:r w:rsidRPr="001340FC">
        <w:rPr>
          <w:noProof/>
          <w:sz w:val="24"/>
        </w:rPr>
        <w:t>Начальник общего отдела</w:t>
      </w:r>
      <w:r w:rsidRPr="001340FC">
        <w:rPr>
          <w:noProof/>
          <w:sz w:val="24"/>
        </w:rPr>
        <w:tab/>
      </w:r>
      <w:r w:rsidRPr="001340FC">
        <w:rPr>
          <w:noProof/>
          <w:sz w:val="24"/>
        </w:rPr>
        <w:tab/>
        <w:t xml:space="preserve">                                                                        Г.Е. Мядзелиц</w:t>
      </w:r>
    </w:p>
    <w:sectPr w:rsidR="00153E43" w:rsidSect="00153E43">
      <w:pgSz w:w="11907" w:h="16840" w:code="9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E43"/>
    <w:rsid w:val="000C7591"/>
    <w:rsid w:val="001340FC"/>
    <w:rsid w:val="00153E43"/>
    <w:rsid w:val="00A7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A0D4C5"/>
  <w15:chartTrackingRefBased/>
  <w15:docId w15:val="{801B8DC0-5673-4D6A-980F-854FEA0D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1899-12-31T17:00:00Z</cp:lastPrinted>
  <dcterms:created xsi:type="dcterms:W3CDTF">2025-02-10T07:06:00Z</dcterms:created>
  <dcterms:modified xsi:type="dcterms:W3CDTF">2025-02-10T07:06:00Z</dcterms:modified>
</cp:coreProperties>
</file>